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71F32" w14:textId="77777777" w:rsidR="002E57D4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CLEVEDON</w:t>
      </w:r>
      <w:r>
        <w:rPr>
          <w:rFonts w:cs="Times New Roman"/>
          <w:szCs w:val="24"/>
        </w:rPr>
        <w:t xml:space="preserve">       (fl.1418)</w:t>
      </w:r>
    </w:p>
    <w:p w14:paraId="59347E9B" w14:textId="77777777" w:rsidR="002E57D4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Brockley, Hampshire. Gentleman.</w:t>
      </w:r>
    </w:p>
    <w:p w14:paraId="4DE9D80D" w14:textId="77777777" w:rsidR="002E57D4" w:rsidRDefault="002E57D4" w:rsidP="002E57D4">
      <w:pPr>
        <w:pStyle w:val="NoSpacing"/>
        <w:rPr>
          <w:rFonts w:cs="Times New Roman"/>
          <w:szCs w:val="24"/>
        </w:rPr>
      </w:pPr>
    </w:p>
    <w:p w14:paraId="1F12391A" w14:textId="77777777" w:rsidR="002E57D4" w:rsidRDefault="002E57D4" w:rsidP="002E57D4">
      <w:pPr>
        <w:pStyle w:val="NoSpacing"/>
        <w:rPr>
          <w:rFonts w:cs="Times New Roman"/>
          <w:szCs w:val="24"/>
        </w:rPr>
      </w:pPr>
    </w:p>
    <w:p w14:paraId="19254DC6" w14:textId="77777777" w:rsidR="002E57D4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Sir William Hungerford(q.v.) brought a plaint of trespass in a park and</w:t>
      </w:r>
    </w:p>
    <w:p w14:paraId="472568AA" w14:textId="77777777" w:rsidR="002E57D4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hunting against him and Richard </w:t>
      </w:r>
      <w:proofErr w:type="spellStart"/>
      <w:r>
        <w:rPr>
          <w:rFonts w:cs="Times New Roman"/>
          <w:szCs w:val="24"/>
        </w:rPr>
        <w:t>Voke</w:t>
      </w:r>
      <w:proofErr w:type="spellEnd"/>
      <w:r>
        <w:rPr>
          <w:rFonts w:cs="Times New Roman"/>
          <w:szCs w:val="24"/>
        </w:rPr>
        <w:t xml:space="preserve"> of Shaftesbury(q.v.).</w:t>
      </w:r>
    </w:p>
    <w:p w14:paraId="012D2365" w14:textId="77777777" w:rsidR="002E57D4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BB380CE" w14:textId="77777777" w:rsidR="002E57D4" w:rsidRDefault="002E57D4" w:rsidP="002E57D4">
      <w:pPr>
        <w:pStyle w:val="NoSpacing"/>
        <w:rPr>
          <w:rFonts w:cs="Times New Roman"/>
          <w:szCs w:val="24"/>
        </w:rPr>
      </w:pPr>
    </w:p>
    <w:p w14:paraId="706131A1" w14:textId="77777777" w:rsidR="002E57D4" w:rsidRDefault="002E57D4" w:rsidP="002E57D4">
      <w:pPr>
        <w:pStyle w:val="NoSpacing"/>
        <w:rPr>
          <w:rFonts w:cs="Times New Roman"/>
          <w:szCs w:val="24"/>
        </w:rPr>
      </w:pPr>
    </w:p>
    <w:p w14:paraId="19390285" w14:textId="5BB9EE24" w:rsidR="00BA00AB" w:rsidRPr="00EB3209" w:rsidRDefault="002E57D4" w:rsidP="002E5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DFF7" w14:textId="77777777" w:rsidR="002E57D4" w:rsidRDefault="002E57D4" w:rsidP="009139A6">
      <w:r>
        <w:separator/>
      </w:r>
    </w:p>
  </w:endnote>
  <w:endnote w:type="continuationSeparator" w:id="0">
    <w:p w14:paraId="24A2246A" w14:textId="77777777" w:rsidR="002E57D4" w:rsidRDefault="002E57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1A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23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8C1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569F" w14:textId="77777777" w:rsidR="002E57D4" w:rsidRDefault="002E57D4" w:rsidP="009139A6">
      <w:r>
        <w:separator/>
      </w:r>
    </w:p>
  </w:footnote>
  <w:footnote w:type="continuationSeparator" w:id="0">
    <w:p w14:paraId="5C0DF3CE" w14:textId="77777777" w:rsidR="002E57D4" w:rsidRDefault="002E57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D7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64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8F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D4"/>
    <w:rsid w:val="000666E0"/>
    <w:rsid w:val="002510B7"/>
    <w:rsid w:val="002E57D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8A57"/>
  <w15:chartTrackingRefBased/>
  <w15:docId w15:val="{207133B9-C96A-40AD-9778-9FD3115F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57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2023-06-15T08:32:00Z</dcterms:created>
  <dcterms:modified xsi:type="dcterms:W3CDTF">2023-06-15T08:33:00Z</dcterms:modified>
</cp:coreProperties>
</file>